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04D5" w14:textId="77777777" w:rsidR="006B2F86" w:rsidRDefault="00EB78D0" w:rsidP="00E71FC3">
      <w:pPr>
        <w:pStyle w:val="NoSpacing"/>
      </w:pPr>
      <w:r>
        <w:rPr>
          <w:u w:val="single"/>
        </w:rPr>
        <w:t>Sir John BASSET</w:t>
      </w:r>
      <w:r>
        <w:t xml:space="preserve">    </w:t>
      </w:r>
      <w:proofErr w:type="gramStart"/>
      <w:r>
        <w:t xml:space="preserve">   (</w:t>
      </w:r>
      <w:proofErr w:type="gramEnd"/>
      <w:r>
        <w:t>d.1485)</w:t>
      </w:r>
    </w:p>
    <w:p w14:paraId="32BE1614" w14:textId="77777777" w:rsidR="00EB78D0" w:rsidRDefault="00EB78D0" w:rsidP="00E71FC3">
      <w:pPr>
        <w:pStyle w:val="NoSpacing"/>
      </w:pPr>
      <w:r>
        <w:t xml:space="preserve">of </w:t>
      </w:r>
      <w:proofErr w:type="spellStart"/>
      <w:r>
        <w:t>Tehidy</w:t>
      </w:r>
      <w:proofErr w:type="spellEnd"/>
      <w:r>
        <w:t>, Cornwall.</w:t>
      </w:r>
    </w:p>
    <w:p w14:paraId="4161C7AB" w14:textId="77777777" w:rsidR="00EB78D0" w:rsidRDefault="00EB78D0" w:rsidP="00E71FC3">
      <w:pPr>
        <w:pStyle w:val="NoSpacing"/>
      </w:pPr>
    </w:p>
    <w:p w14:paraId="5F35D31F" w14:textId="77777777" w:rsidR="00EB78D0" w:rsidRDefault="00EB78D0" w:rsidP="00E71FC3">
      <w:pPr>
        <w:pStyle w:val="NoSpacing"/>
      </w:pPr>
    </w:p>
    <w:p w14:paraId="2EF12A99" w14:textId="77777777" w:rsidR="00EB78D0" w:rsidRDefault="00EB78D0" w:rsidP="00E71FC3">
      <w:pPr>
        <w:pStyle w:val="NoSpacing"/>
      </w:pPr>
      <w:r>
        <w:t xml:space="preserve">First son of Sir John Basset, Sheriff of Cornwall, and Joanna, daughter of Sir Thomas </w:t>
      </w:r>
    </w:p>
    <w:p w14:paraId="74FBFD5B" w14:textId="77777777" w:rsidR="00EB78D0" w:rsidRDefault="00EB78D0" w:rsidP="00E71FC3">
      <w:pPr>
        <w:pStyle w:val="NoSpacing"/>
      </w:pPr>
      <w:r>
        <w:t xml:space="preserve">Beaumont.  (“The Street Banners of Tewkesbury” p. 10 pub. The Tewkesbury Battlefield </w:t>
      </w:r>
    </w:p>
    <w:p w14:paraId="02337ABB" w14:textId="77777777" w:rsidR="00EB78D0" w:rsidRDefault="00EB78D0" w:rsidP="00E71FC3">
      <w:pPr>
        <w:pStyle w:val="NoSpacing"/>
      </w:pPr>
      <w:r>
        <w:t>Society).</w:t>
      </w:r>
    </w:p>
    <w:p w14:paraId="0BF8165A" w14:textId="77777777" w:rsidR="00EB78D0" w:rsidRDefault="00EB78D0" w:rsidP="00E71FC3">
      <w:pPr>
        <w:pStyle w:val="NoSpacing"/>
      </w:pPr>
      <w:r>
        <w:t xml:space="preserve">= Elizabeth, daughter of Sir Thomas </w:t>
      </w:r>
      <w:proofErr w:type="spellStart"/>
      <w:r>
        <w:t>Buttockside</w:t>
      </w:r>
      <w:proofErr w:type="spellEnd"/>
      <w:r>
        <w:t>.   (ibid.)</w:t>
      </w:r>
    </w:p>
    <w:p w14:paraId="477E39F0" w14:textId="77777777" w:rsidR="00EB78D0" w:rsidRDefault="00EB78D0" w:rsidP="00E71FC3">
      <w:pPr>
        <w:pStyle w:val="NoSpacing"/>
      </w:pPr>
    </w:p>
    <w:p w14:paraId="50818258" w14:textId="77777777" w:rsidR="00EB78D0" w:rsidRDefault="00EB78D0" w:rsidP="00E71FC3">
      <w:pPr>
        <w:pStyle w:val="NoSpacing"/>
      </w:pPr>
    </w:p>
    <w:p w14:paraId="1372568B" w14:textId="158B5E68" w:rsidR="00EB78D0" w:rsidRDefault="00EB78D0" w:rsidP="00E71FC3">
      <w:pPr>
        <w:pStyle w:val="NoSpacing"/>
      </w:pPr>
      <w:r>
        <w:t xml:space="preserve">  4 May1471</w:t>
      </w:r>
      <w:r>
        <w:tab/>
        <w:t>He fought on the Lancastrian side at Tewkesbury. Pardoned.  (ibid.)</w:t>
      </w:r>
    </w:p>
    <w:p w14:paraId="17878E57" w14:textId="77777777" w:rsidR="007F3450" w:rsidRDefault="007F3450" w:rsidP="007F3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Bartholomew Trot of </w:t>
      </w:r>
      <w:proofErr w:type="spellStart"/>
      <w:r>
        <w:rPr>
          <w:rFonts w:ascii="Times New Roman" w:hAnsi="Times New Roman" w:cs="Times New Roman"/>
        </w:rPr>
        <w:t>Bodmin</w:t>
      </w:r>
      <w:proofErr w:type="spellEnd"/>
      <w:r>
        <w:rPr>
          <w:rFonts w:ascii="Times New Roman" w:hAnsi="Times New Roman" w:cs="Times New Roman"/>
        </w:rPr>
        <w:t>(q.v.) brought a plaint of debt against him and</w:t>
      </w:r>
    </w:p>
    <w:p w14:paraId="466C6E81" w14:textId="77777777" w:rsidR="007F3450" w:rsidRDefault="007F3450" w:rsidP="007F34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Stephen </w:t>
      </w:r>
      <w:proofErr w:type="spellStart"/>
      <w:r>
        <w:rPr>
          <w:rFonts w:ascii="Times New Roman" w:hAnsi="Times New Roman" w:cs="Times New Roman"/>
        </w:rPr>
        <w:t>Talmady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Lamant</w:t>
      </w:r>
      <w:proofErr w:type="spellEnd"/>
      <w:r>
        <w:rPr>
          <w:rFonts w:ascii="Times New Roman" w:hAnsi="Times New Roman" w:cs="Times New Roman"/>
        </w:rPr>
        <w:t>(q.v.).</w:t>
      </w:r>
    </w:p>
    <w:p w14:paraId="1EB16BF6" w14:textId="48D82EF8" w:rsidR="007F3450" w:rsidRDefault="007F3450" w:rsidP="007F3450">
      <w:pPr>
        <w:pStyle w:val="NoSpacing"/>
      </w:pPr>
      <w:r>
        <w:tab/>
      </w:r>
      <w:r>
        <w:tab/>
        <w:t>(</w:t>
      </w:r>
      <w:hyperlink r:id="rId6" w:history="1">
        <w:r w:rsidRPr="00105F8A">
          <w:rPr>
            <w:rStyle w:val="Hyperlink"/>
          </w:rPr>
          <w:t>http://aalt.law.uh.edu/Indices/CP40Indices/CP40no888Pl.htm</w:t>
        </w:r>
      </w:hyperlink>
      <w:r>
        <w:t>)</w:t>
      </w:r>
    </w:p>
    <w:p w14:paraId="246ECD8B" w14:textId="77777777" w:rsidR="00EB78D0" w:rsidRDefault="00EB78D0" w:rsidP="00E71FC3">
      <w:pPr>
        <w:pStyle w:val="NoSpacing"/>
      </w:pPr>
    </w:p>
    <w:p w14:paraId="49D00611" w14:textId="77777777" w:rsidR="00EB78D0" w:rsidRDefault="00EB78D0" w:rsidP="00E71FC3">
      <w:pPr>
        <w:pStyle w:val="NoSpacing"/>
      </w:pPr>
    </w:p>
    <w:p w14:paraId="4C859956" w14:textId="77777777" w:rsidR="00EB78D0" w:rsidRDefault="00EB78D0" w:rsidP="00E71FC3">
      <w:pPr>
        <w:pStyle w:val="NoSpacing"/>
      </w:pPr>
      <w:r>
        <w:t>Arms:  Barry wavy of six Or and gules.</w:t>
      </w:r>
    </w:p>
    <w:p w14:paraId="3C5845F2" w14:textId="77777777" w:rsidR="00EB78D0" w:rsidRDefault="00EB78D0" w:rsidP="00E71FC3">
      <w:pPr>
        <w:pStyle w:val="NoSpacing"/>
      </w:pPr>
    </w:p>
    <w:p w14:paraId="21801641" w14:textId="77777777" w:rsidR="00EB78D0" w:rsidRDefault="00EB78D0" w:rsidP="00E71FC3">
      <w:pPr>
        <w:pStyle w:val="NoSpacing"/>
      </w:pPr>
    </w:p>
    <w:p w14:paraId="49E27E13" w14:textId="288EAD59" w:rsidR="00EB78D0" w:rsidRDefault="00EB78D0" w:rsidP="00E71FC3">
      <w:pPr>
        <w:pStyle w:val="NoSpacing"/>
      </w:pPr>
      <w:r>
        <w:t>5 October 2016</w:t>
      </w:r>
    </w:p>
    <w:p w14:paraId="049CED3A" w14:textId="5C8B25A7" w:rsidR="007F3450" w:rsidRPr="00EB78D0" w:rsidRDefault="007F3450" w:rsidP="00E71FC3">
      <w:pPr>
        <w:pStyle w:val="NoSpacing"/>
      </w:pPr>
      <w:r>
        <w:t>17 June 2019</w:t>
      </w:r>
      <w:bookmarkStart w:id="0" w:name="_GoBack"/>
      <w:bookmarkEnd w:id="0"/>
    </w:p>
    <w:sectPr w:rsidR="007F3450" w:rsidRPr="00EB78D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8020C" w14:textId="77777777" w:rsidR="00EB78D0" w:rsidRDefault="00EB78D0" w:rsidP="00E71FC3">
      <w:r>
        <w:separator/>
      </w:r>
    </w:p>
  </w:endnote>
  <w:endnote w:type="continuationSeparator" w:id="0">
    <w:p w14:paraId="109FC556" w14:textId="77777777" w:rsidR="00EB78D0" w:rsidRDefault="00EB78D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6853A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B7D2A" w14:textId="77777777" w:rsidR="00EB78D0" w:rsidRDefault="00EB78D0" w:rsidP="00E71FC3">
      <w:r>
        <w:separator/>
      </w:r>
    </w:p>
  </w:footnote>
  <w:footnote w:type="continuationSeparator" w:id="0">
    <w:p w14:paraId="65F7079A" w14:textId="77777777" w:rsidR="00EB78D0" w:rsidRDefault="00EB78D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8D0"/>
    <w:rsid w:val="001A7C09"/>
    <w:rsid w:val="00733BE7"/>
    <w:rsid w:val="007F3450"/>
    <w:rsid w:val="00AB52E8"/>
    <w:rsid w:val="00B16D3F"/>
    <w:rsid w:val="00E71FC3"/>
    <w:rsid w:val="00EB78D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830A0"/>
  <w15:chartTrackingRefBased/>
  <w15:docId w15:val="{5CD62701-32D8-44EF-A1EA-CB717F70F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5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F34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2016-10-05T16:53:00Z</dcterms:created>
  <dcterms:modified xsi:type="dcterms:W3CDTF">2019-06-17T09:13:00Z</dcterms:modified>
</cp:coreProperties>
</file>